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888EF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fl.1448-56)</w:t>
      </w:r>
    </w:p>
    <w:p w14:paraId="1E5A0F4B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</w:p>
    <w:p w14:paraId="00097B41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</w:p>
    <w:p w14:paraId="06CA1946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1448-56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Buckinghamshire.</w:t>
      </w:r>
    </w:p>
    <w:p w14:paraId="12384FCD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155A238A" w14:textId="77777777" w:rsidR="006217B0" w:rsidRDefault="006217B0" w:rsidP="006217B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p.58)</w:t>
      </w:r>
    </w:p>
    <w:p w14:paraId="3E123207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</w:p>
    <w:p w14:paraId="5B161678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</w:p>
    <w:p w14:paraId="7968DEBE" w14:textId="77777777" w:rsidR="006217B0" w:rsidRDefault="006217B0" w:rsidP="00621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2018</w:t>
      </w:r>
    </w:p>
    <w:p w14:paraId="6A30B68C" w14:textId="77777777" w:rsidR="006B2F86" w:rsidRPr="00E71FC3" w:rsidRDefault="006217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AA96E" w14:textId="77777777" w:rsidR="006217B0" w:rsidRDefault="006217B0" w:rsidP="00E71FC3">
      <w:r>
        <w:separator/>
      </w:r>
    </w:p>
  </w:endnote>
  <w:endnote w:type="continuationSeparator" w:id="0">
    <w:p w14:paraId="1A5E0CA1" w14:textId="77777777" w:rsidR="006217B0" w:rsidRDefault="006217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7A1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802A8" w14:textId="77777777" w:rsidR="006217B0" w:rsidRDefault="006217B0" w:rsidP="00E71FC3">
      <w:r>
        <w:separator/>
      </w:r>
    </w:p>
  </w:footnote>
  <w:footnote w:type="continuationSeparator" w:id="0">
    <w:p w14:paraId="31B35D21" w14:textId="77777777" w:rsidR="006217B0" w:rsidRDefault="006217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7B0"/>
    <w:rsid w:val="001A7C09"/>
    <w:rsid w:val="00577BD5"/>
    <w:rsid w:val="006217B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7D212"/>
  <w15:chartTrackingRefBased/>
  <w15:docId w15:val="{B74D5103-8868-4E13-A243-4B98EAFF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7B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2018-09-16T21:28:00Z</dcterms:created>
  <dcterms:modified xsi:type="dcterms:W3CDTF">2018-09-16T21:29:00Z</dcterms:modified>
</cp:coreProperties>
</file>